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234A1" w:rsidRPr="006A1AF3" w:rsidTr="007234A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234A1" w:rsidRPr="006A1AF3" w:rsidTr="007234A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A1AF3">
              <w:rPr>
                <w:color w:val="000000"/>
                <w:sz w:val="18"/>
                <w:szCs w:val="18"/>
              </w:rPr>
              <w:t xml:space="preserve"> </w:t>
            </w:r>
            <w:r w:rsidRPr="006A1AF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A1AF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A1AF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234A1" w:rsidRPr="006A1AF3" w:rsidTr="007234A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234A1" w:rsidP="007234A1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234A1" w:rsidRPr="006A1AF3" w:rsidTr="007234A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4A1" w:rsidRPr="006A1AF3" w:rsidRDefault="00761B42" w:rsidP="007234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234A1" w:rsidRPr="006A1AF3" w:rsidRDefault="007234A1" w:rsidP="007234A1">
      <w:pPr>
        <w:pStyle w:val="1"/>
      </w:pPr>
    </w:p>
    <w:p w:rsidR="00FB001B" w:rsidRPr="006A1AF3" w:rsidRDefault="00367816" w:rsidP="00367816">
      <w:pPr>
        <w:pStyle w:val="1"/>
      </w:pPr>
      <w:r w:rsidRPr="006A1AF3">
        <w:t>ПРОТОКОЛ</w:t>
      </w:r>
      <w:r w:rsidR="00FB001B" w:rsidRPr="006A1AF3">
        <w:rPr>
          <w:caps/>
        </w:rPr>
        <w:br/>
      </w:r>
      <w:r w:rsidR="00B7753C" w:rsidRPr="006A1AF3">
        <w:t xml:space="preserve">проведения исследований (испытаний) и измерений </w:t>
      </w:r>
      <w:r w:rsidR="004D2124" w:rsidRPr="006A1AF3">
        <w:t>ионизирующего излучения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A1AF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367816">
            <w:r w:rsidRPr="006A1AF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A1AF3" w:rsidRDefault="003D126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11091/017-1А (11091/017)- ИИ</w:t>
            </w:r>
          </w:p>
        </w:tc>
      </w:tr>
      <w:tr w:rsidR="00FB001B" w:rsidRPr="006A1AF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A1AF3" w:rsidRDefault="00FB001B" w:rsidP="00883461">
            <w:pPr>
              <w:pStyle w:val="a9"/>
              <w:rPr>
                <w:bCs/>
              </w:rPr>
            </w:pPr>
            <w:r w:rsidRPr="006A1AF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A1AF3" w:rsidRPr="00704BFB" w:rsidRDefault="006A1AF3" w:rsidP="006A1AF3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6A1AF3" w:rsidRPr="00704BFB" w:rsidRDefault="006A1AF3" w:rsidP="006A1AF3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4B024D">
          <w:t xml:space="preserve">18.11.2016 </w:t>
        </w:r>
      </w:fldSimple>
    </w:p>
    <w:p w:rsidR="006A1AF3" w:rsidRPr="00704BFB" w:rsidRDefault="006A1AF3" w:rsidP="006A1AF3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4B024D">
          <w:rPr>
            <w:bCs/>
          </w:rPr>
          <w:t xml:space="preserve">24.11.2016 </w:t>
        </w:r>
      </w:fldSimple>
    </w:p>
    <w:p w:rsidR="00A40200" w:rsidRPr="006A1AF3" w:rsidRDefault="00A40200" w:rsidP="00A40200">
      <w:pPr>
        <w:pStyle w:val="a6"/>
      </w:pPr>
      <w:r w:rsidRPr="006A1AF3">
        <w:t>2. Сведения о работодателе:</w:t>
      </w:r>
    </w:p>
    <w:p w:rsidR="00A40200" w:rsidRPr="006A1AF3" w:rsidRDefault="00A40200" w:rsidP="00A40200">
      <w:r w:rsidRPr="006A1AF3">
        <w:t>2.1. Наименование работодателя:</w:t>
      </w:r>
      <w:r w:rsidRPr="006A1AF3">
        <w:rPr>
          <w:rStyle w:val="aa"/>
        </w:rPr>
        <w:t xml:space="preserve"> </w:t>
      </w:r>
      <w:fldSimple w:instr=" DOCVARIABLE rbtd_name \* MERGEFORMAT ">
        <w:r w:rsidR="003D1266" w:rsidRPr="003D126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2.2. Место нахождения и место осуществления деятельности работодателя:</w:t>
      </w:r>
      <w:r w:rsidRPr="006A1AF3">
        <w:rPr>
          <w:rStyle w:val="aa"/>
        </w:rPr>
        <w:t xml:space="preserve"> </w:t>
      </w:r>
      <w:fldSimple w:instr=" DOCVARIABLE rbtd_adr \* MERGEFORMAT ">
        <w:r w:rsidR="003D1266" w:rsidRPr="003D1266">
          <w:rPr>
            <w:rStyle w:val="aa"/>
          </w:rPr>
          <w:t>440052, г. Пенза, ул. Ново-Тамбовская, д.9;</w:t>
        </w:r>
        <w:r w:rsidR="003D1266" w:rsidRPr="003D1266">
          <w:rPr>
            <w:u w:val="single"/>
          </w:rPr>
          <w:t xml:space="preserve"> г. Пенза, Автоматный переулок, д. 2А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2.3. Наименование структурного подразделения:</w:t>
      </w:r>
      <w:r w:rsidRPr="006A1AF3">
        <w:rPr>
          <w:rStyle w:val="aa"/>
        </w:rPr>
        <w:t xml:space="preserve"> </w:t>
      </w:r>
      <w:fldSimple w:instr=" DOCVARIABLE ceh_info \* MERGEFORMAT ">
        <w:r w:rsidR="003D1266" w:rsidRPr="003D1266">
          <w:rPr>
            <w:rStyle w:val="aa"/>
          </w:rPr>
          <w:t xml:space="preserve"> Рентгенологическое отделение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pPr>
        <w:pStyle w:val="a6"/>
      </w:pPr>
      <w:r w:rsidRPr="006A1AF3">
        <w:t>3. Сведения о рабочем месте:</w:t>
      </w:r>
    </w:p>
    <w:p w:rsidR="00A40200" w:rsidRPr="006A1AF3" w:rsidRDefault="00A40200" w:rsidP="00A40200">
      <w:r w:rsidRPr="006A1AF3">
        <w:t>3.1. Номер рабочего места:</w:t>
      </w:r>
      <w:r w:rsidRPr="006A1AF3">
        <w:rPr>
          <w:rStyle w:val="aa"/>
        </w:rPr>
        <w:t xml:space="preserve"> </w:t>
      </w:r>
      <w:fldSimple w:instr=" DOCVARIABLE rm_number \* MERGEFORMAT ">
        <w:r w:rsidR="003D1266" w:rsidRPr="003D1266">
          <w:rPr>
            <w:u w:val="single"/>
          </w:rPr>
          <w:t xml:space="preserve"> 11091/017-1А </w:t>
        </w:r>
        <w:r w:rsidR="003D1266">
          <w:t xml:space="preserve">(11091/017) </w:t>
        </w:r>
      </w:fldSimple>
      <w:r w:rsidRPr="006A1AF3">
        <w:rPr>
          <w:rStyle w:val="aa"/>
        </w:rPr>
        <w:t> </w:t>
      </w:r>
    </w:p>
    <w:p w:rsidR="00A40200" w:rsidRPr="006A1AF3" w:rsidRDefault="00A40200" w:rsidP="00A40200">
      <w:r w:rsidRPr="006A1AF3">
        <w:t>3.2. Наименование рабочего места:</w:t>
      </w:r>
      <w:r w:rsidRPr="006A1AF3">
        <w:rPr>
          <w:rStyle w:val="aa"/>
        </w:rPr>
        <w:t xml:space="preserve"> </w:t>
      </w:r>
      <w:fldSimple w:instr=" DOCVARIABLE rm_name \* MERGEFORMAT ">
        <w:r w:rsidR="003D1266" w:rsidRPr="003D1266">
          <w:rPr>
            <w:rStyle w:val="aa"/>
          </w:rPr>
          <w:t xml:space="preserve"> Врач-рентгенолог </w:t>
        </w:r>
      </w:fldSimple>
    </w:p>
    <w:p w:rsidR="00A40200" w:rsidRPr="006A1AF3" w:rsidRDefault="00A40200" w:rsidP="00A40200">
      <w:r w:rsidRPr="006A1AF3">
        <w:t>3.3. Код по ОК 016-94:</w:t>
      </w:r>
      <w:r w:rsidRPr="006A1AF3">
        <w:rPr>
          <w:rStyle w:val="aa"/>
        </w:rPr>
        <w:t xml:space="preserve"> </w:t>
      </w:r>
      <w:fldSimple w:instr=" DOCVARIABLE codeok \* MERGEFORMAT ">
        <w:r w:rsidR="003D1266" w:rsidRPr="003D1266">
          <w:rPr>
            <w:rStyle w:val="aa"/>
          </w:rPr>
          <w:t xml:space="preserve"> 20463 </w:t>
        </w:r>
      </w:fldSimple>
      <w:r w:rsidRPr="006A1AF3">
        <w:rPr>
          <w:rStyle w:val="aa"/>
        </w:rPr>
        <w:t> </w:t>
      </w:r>
    </w:p>
    <w:p w:rsidR="006A1AF3" w:rsidRPr="004F614B" w:rsidRDefault="006A1AF3" w:rsidP="006A1AF3">
      <w:pPr>
        <w:pStyle w:val="a6"/>
      </w:pPr>
      <w:r w:rsidRPr="004F614B">
        <w:t xml:space="preserve">4. Сведения о средствах измерения: </w:t>
      </w:r>
      <w:fldSimple w:instr=" DOCVARIABLE izm_tools \* MERGEFORMAT ">
        <w:r w:rsidR="003D1266" w:rsidRPr="003D1266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6A1AF3" w:rsidRPr="004F614B" w:rsidTr="006A1AF3">
        <w:trPr>
          <w:jc w:val="center"/>
        </w:trPr>
        <w:tc>
          <w:tcPr>
            <w:tcW w:w="4678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6A1AF3" w:rsidRPr="004F614B" w:rsidRDefault="006A1AF3" w:rsidP="006A1AF3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6A1AF3" w:rsidRPr="004F614B" w:rsidRDefault="006A1AF3" w:rsidP="006A1AF3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D8605B" w:rsidRPr="004F614B" w:rsidTr="006A1AF3">
        <w:trPr>
          <w:jc w:val="center"/>
        </w:trPr>
        <w:tc>
          <w:tcPr>
            <w:tcW w:w="4678" w:type="dxa"/>
            <w:vAlign w:val="center"/>
          </w:tcPr>
          <w:p w:rsidR="00D8605B" w:rsidRPr="004F614B" w:rsidRDefault="00D8605B" w:rsidP="00D8605B">
            <w:pPr>
              <w:pStyle w:val="a8"/>
              <w:jc w:val="left"/>
            </w:pPr>
            <w:r>
              <w:t>Дозиметр-радиометр ДРГБ-01 "ЭКО-1"</w:t>
            </w:r>
          </w:p>
        </w:tc>
        <w:tc>
          <w:tcPr>
            <w:tcW w:w="1134" w:type="dxa"/>
            <w:vAlign w:val="center"/>
          </w:tcPr>
          <w:p w:rsidR="00D8605B" w:rsidRPr="004F614B" w:rsidRDefault="00D8605B" w:rsidP="006A1AF3">
            <w:pPr>
              <w:pStyle w:val="a8"/>
            </w:pPr>
            <w:r>
              <w:t>39777</w:t>
            </w:r>
          </w:p>
        </w:tc>
        <w:tc>
          <w:tcPr>
            <w:tcW w:w="1560" w:type="dxa"/>
            <w:vAlign w:val="center"/>
          </w:tcPr>
          <w:p w:rsidR="00D8605B" w:rsidRPr="004F614B" w:rsidRDefault="00D8605B" w:rsidP="006A1AF3">
            <w:pPr>
              <w:pStyle w:val="a8"/>
            </w:pPr>
            <w:r>
              <w:t>092169243</w:t>
            </w:r>
          </w:p>
        </w:tc>
        <w:tc>
          <w:tcPr>
            <w:tcW w:w="1544" w:type="dxa"/>
            <w:vAlign w:val="center"/>
          </w:tcPr>
          <w:p w:rsidR="00D8605B" w:rsidRPr="004F614B" w:rsidRDefault="00D8605B" w:rsidP="006A1AF3">
            <w:pPr>
              <w:pStyle w:val="a8"/>
            </w:pPr>
            <w:r>
              <w:t>17.06.2017</w:t>
            </w:r>
          </w:p>
        </w:tc>
        <w:tc>
          <w:tcPr>
            <w:tcW w:w="1413" w:type="dxa"/>
            <w:vAlign w:val="center"/>
          </w:tcPr>
          <w:p w:rsidR="00D8605B" w:rsidRPr="004F614B" w:rsidRDefault="00D8605B" w:rsidP="006A1AF3">
            <w:pPr>
              <w:pStyle w:val="a8"/>
            </w:pPr>
            <w:r>
              <w:t>± (20+5,0ᴪ)%</w:t>
            </w:r>
          </w:p>
        </w:tc>
      </w:tr>
    </w:tbl>
    <w:p w:rsidR="00234932" w:rsidRPr="006A1AF3" w:rsidRDefault="00576095" w:rsidP="0092778A">
      <w:pPr>
        <w:pStyle w:val="a6"/>
      </w:pPr>
      <w:r w:rsidRPr="006A1AF3">
        <w:t>5</w:t>
      </w:r>
      <w:r w:rsidR="00234932" w:rsidRPr="006A1AF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8605B" w:rsidRPr="00D8605B" w:rsidRDefault="00EF056E" w:rsidP="00AD14A4">
      <w:r w:rsidRPr="006A1AF3">
        <w:fldChar w:fldCharType="begin"/>
      </w:r>
      <w:r w:rsidR="00576095" w:rsidRPr="006A1AF3">
        <w:instrText xml:space="preserve"> DOCVARIABLE izm_nd_new \* MERGEFORMAT </w:instrText>
      </w:r>
      <w:r w:rsidRPr="006A1AF3">
        <w:fldChar w:fldCharType="separate"/>
      </w:r>
      <w:r w:rsidR="00D8605B" w:rsidRPr="00D8605B">
        <w:t>- Руководство по эксплуатации Дозиметра-радиометра ЭКО-1 9443002-48987820-2001 РЭ;</w:t>
      </w:r>
    </w:p>
    <w:p w:rsidR="00D8605B" w:rsidRPr="00D8605B" w:rsidRDefault="00D8605B" w:rsidP="00AD14A4">
      <w:r w:rsidRPr="00D8605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6A1AF3" w:rsidRDefault="00D8605B" w:rsidP="00AD14A4">
      <w:r w:rsidRPr="00D8605B">
        <w:t>- СанПиН 2.6.1.2523-09 Санитарные правила и нормативы. Нормы радиационной безопасности (НРБ-99/2009), утверждены Постановлением Главного государственного санитарного врача Российской Федерации от 7 июля 2009 г. № 47.</w:t>
      </w:r>
      <w:r w:rsidR="00EF056E" w:rsidRPr="006A1AF3">
        <w:fldChar w:fldCharType="end"/>
      </w:r>
    </w:p>
    <w:p w:rsidR="00E1276A" w:rsidRPr="006A1AF3" w:rsidRDefault="00E1276A" w:rsidP="00E1276A">
      <w:pPr>
        <w:pStyle w:val="a6"/>
      </w:pPr>
      <w:r w:rsidRPr="006A1AF3">
        <w:t xml:space="preserve">5. Персонал: </w:t>
      </w:r>
      <w:fldSimple w:instr=" DOCVARIABLE personal \* MERGEFORMAT ">
        <w:r w:rsidR="00761B42">
          <w:rPr>
            <w:b w:val="0"/>
          </w:rPr>
          <w:t xml:space="preserve"> Группа «А» </w:t>
        </w:r>
      </w:fldSimple>
    </w:p>
    <w:p w:rsidR="00234932" w:rsidRPr="006A1AF3" w:rsidRDefault="006F54DA" w:rsidP="00367816">
      <w:pPr>
        <w:spacing w:before="120"/>
        <w:rPr>
          <w:rStyle w:val="a7"/>
        </w:rPr>
      </w:pPr>
      <w:r w:rsidRPr="006A1AF3">
        <w:rPr>
          <w:rStyle w:val="a7"/>
        </w:rPr>
        <w:t>6</w:t>
      </w:r>
      <w:r w:rsidR="00234932" w:rsidRPr="006A1AF3">
        <w:rPr>
          <w:rStyle w:val="a7"/>
        </w:rPr>
        <w:t xml:space="preserve">. </w:t>
      </w:r>
      <w:r w:rsidR="00967790" w:rsidRPr="006A1AF3">
        <w:rPr>
          <w:rStyle w:val="a7"/>
        </w:rPr>
        <w:t>Фактические и нормативные значения измеряемых параметров</w:t>
      </w:r>
      <w:r w:rsidR="00234932" w:rsidRPr="006A1AF3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6A1AF3" w:rsidTr="000D1F5B">
        <w:trPr>
          <w:jc w:val="center"/>
        </w:trPr>
        <w:tc>
          <w:tcPr>
            <w:tcW w:w="3237" w:type="dxa"/>
            <w:vAlign w:val="center"/>
          </w:tcPr>
          <w:p w:rsidR="00234932" w:rsidRPr="006A1AF3" w:rsidRDefault="006F54DA" w:rsidP="005C0A9A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6A1AF3">
              <w:t>Фактор</w:t>
            </w:r>
            <w:r w:rsidR="00234932" w:rsidRPr="006A1AF3">
              <w:t xml:space="preserve">, </w:t>
            </w:r>
            <w:r w:rsidRPr="006A1AF3">
              <w:t>ед. измерения</w:t>
            </w:r>
            <w:r w:rsidR="00234932" w:rsidRPr="006A1AF3">
              <w:t xml:space="preserve"> </w:t>
            </w:r>
          </w:p>
        </w:tc>
        <w:tc>
          <w:tcPr>
            <w:tcW w:w="1595" w:type="dxa"/>
            <w:vAlign w:val="center"/>
          </w:tcPr>
          <w:p w:rsidR="00234932" w:rsidRPr="006A1AF3" w:rsidRDefault="00234932" w:rsidP="00883461">
            <w:pPr>
              <w:pStyle w:val="a8"/>
            </w:pPr>
            <w:bookmarkStart w:id="10" w:name="fact_column"/>
            <w:bookmarkEnd w:id="10"/>
            <w:r w:rsidRPr="006A1AF3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6A1AF3" w:rsidRDefault="00AD7C32" w:rsidP="00883461">
            <w:pPr>
              <w:pStyle w:val="a8"/>
            </w:pPr>
            <w:bookmarkStart w:id="11" w:name="norm_column"/>
            <w:bookmarkEnd w:id="11"/>
            <w:r w:rsidRPr="006A1AF3">
              <w:t>Нормативное</w:t>
            </w:r>
            <w:r w:rsidR="00234932" w:rsidRPr="006A1AF3">
              <w:t xml:space="preserve"> </w:t>
            </w:r>
            <w:r w:rsidRPr="006A1AF3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6A1AF3" w:rsidRDefault="00234932" w:rsidP="00883461">
            <w:pPr>
              <w:pStyle w:val="a8"/>
            </w:pPr>
            <w:r w:rsidRPr="006A1AF3">
              <w:rPr>
                <w:b/>
              </w:rPr>
              <w:t xml:space="preserve"> </w:t>
            </w:r>
            <w:bookmarkStart w:id="12" w:name="kut_column"/>
            <w:bookmarkEnd w:id="12"/>
            <w:r w:rsidRPr="006A1AF3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6A1AF3" w:rsidRDefault="00234932" w:rsidP="00883461">
            <w:pPr>
              <w:pStyle w:val="a8"/>
            </w:pPr>
            <w:r w:rsidRPr="006A1AF3">
              <w:rPr>
                <w:b/>
              </w:rPr>
              <w:t xml:space="preserve"> </w:t>
            </w:r>
            <w:bookmarkStart w:id="13" w:name="time_column"/>
            <w:bookmarkEnd w:id="13"/>
            <w:r w:rsidRPr="006A1AF3">
              <w:t>Время пребывания, %</w:t>
            </w:r>
          </w:p>
        </w:tc>
      </w:tr>
      <w:tr w:rsidR="00761B42" w:rsidRPr="006A1AF3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D82405" w:rsidP="005C0A9A">
            <w:pPr>
              <w:pStyle w:val="a8"/>
              <w:jc w:val="left"/>
              <w:rPr>
                <w:b/>
              </w:rPr>
            </w:pPr>
            <w:bookmarkStart w:id="14" w:name="zona1"/>
            <w:bookmarkEnd w:id="14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761B42" w:rsidRPr="006A1AF3" w:rsidRDefault="00761B4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61B42" w:rsidRPr="006A1AF3" w:rsidRDefault="00761B42" w:rsidP="00883461">
            <w:pPr>
              <w:pStyle w:val="a8"/>
            </w:pPr>
          </w:p>
        </w:tc>
        <w:tc>
          <w:tcPr>
            <w:tcW w:w="1418" w:type="dxa"/>
            <w:vAlign w:val="center"/>
          </w:tcPr>
          <w:p w:rsidR="00761B42" w:rsidRPr="006A1AF3" w:rsidRDefault="00761B4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61B42" w:rsidRPr="00761B42" w:rsidRDefault="00D82405" w:rsidP="00883461">
            <w:pPr>
              <w:pStyle w:val="a8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761B42" w:rsidRPr="00761B42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761B42" w:rsidP="005C0A9A">
            <w:pPr>
              <w:pStyle w:val="a8"/>
              <w:jc w:val="left"/>
            </w:pPr>
            <w:bookmarkStart w:id="15" w:name="dozA_z1"/>
            <w:bookmarkEnd w:id="15"/>
            <w:r>
              <w:t>Мощность дозы внешнего излучения на рабочем месте, мкЗв/час</w:t>
            </w:r>
          </w:p>
        </w:tc>
        <w:tc>
          <w:tcPr>
            <w:tcW w:w="1595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0.0</w:t>
            </w:r>
            <w:r w:rsidR="00D82405">
              <w:t>1</w:t>
            </w:r>
          </w:p>
        </w:tc>
        <w:tc>
          <w:tcPr>
            <w:tcW w:w="1984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---</w:t>
            </w:r>
          </w:p>
        </w:tc>
        <w:tc>
          <w:tcPr>
            <w:tcW w:w="1418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</w:tr>
      <w:tr w:rsidR="00761B42" w:rsidRPr="00761B42" w:rsidTr="000D1F5B">
        <w:trPr>
          <w:jc w:val="center"/>
        </w:trPr>
        <w:tc>
          <w:tcPr>
            <w:tcW w:w="3237" w:type="dxa"/>
            <w:vAlign w:val="center"/>
          </w:tcPr>
          <w:p w:rsidR="00761B42" w:rsidRPr="00761B42" w:rsidRDefault="00761B42" w:rsidP="005C0A9A">
            <w:pPr>
              <w:pStyle w:val="a8"/>
              <w:jc w:val="left"/>
            </w:pPr>
            <w:bookmarkStart w:id="16" w:name="mpd_z1"/>
            <w:bookmarkEnd w:id="16"/>
            <w:r>
              <w:t>Максимальная потенциальная эффективная доза излучения, мЗв/год</w:t>
            </w:r>
          </w:p>
        </w:tc>
        <w:tc>
          <w:tcPr>
            <w:tcW w:w="1595" w:type="dxa"/>
            <w:vAlign w:val="center"/>
          </w:tcPr>
          <w:p w:rsidR="00761B42" w:rsidRPr="00761B42" w:rsidRDefault="000F44A4" w:rsidP="00883461">
            <w:pPr>
              <w:pStyle w:val="a8"/>
            </w:pPr>
            <w:r>
              <w:t>0.017</w:t>
            </w:r>
          </w:p>
        </w:tc>
        <w:tc>
          <w:tcPr>
            <w:tcW w:w="1984" w:type="dxa"/>
            <w:vAlign w:val="center"/>
          </w:tcPr>
          <w:p w:rsidR="00761B42" w:rsidRPr="00761B42" w:rsidRDefault="00761B42" w:rsidP="00883461">
            <w:pPr>
              <w:pStyle w:val="a8"/>
            </w:pPr>
            <w:r>
              <w:t>5</w:t>
            </w:r>
          </w:p>
        </w:tc>
        <w:tc>
          <w:tcPr>
            <w:tcW w:w="1418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  <w:tc>
          <w:tcPr>
            <w:tcW w:w="1709" w:type="dxa"/>
            <w:vAlign w:val="center"/>
          </w:tcPr>
          <w:p w:rsidR="00761B42" w:rsidRPr="00761B42" w:rsidRDefault="00761B42" w:rsidP="00883461">
            <w:pPr>
              <w:pStyle w:val="a8"/>
            </w:pPr>
          </w:p>
        </w:tc>
      </w:tr>
      <w:tr w:rsidR="000F44A4" w:rsidRPr="000F44A4" w:rsidTr="000D1F5B">
        <w:trPr>
          <w:jc w:val="center"/>
        </w:trPr>
        <w:tc>
          <w:tcPr>
            <w:tcW w:w="3237" w:type="dxa"/>
            <w:vAlign w:val="center"/>
          </w:tcPr>
          <w:p w:rsidR="000F44A4" w:rsidRPr="000F44A4" w:rsidRDefault="000F44A4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>Максимальная потенциальная эффективная доза излучения (средневзвешенная), мЗв/год</w:t>
            </w:r>
            <w:bookmarkStart w:id="17" w:name="itogo1"/>
            <w:bookmarkEnd w:id="17"/>
          </w:p>
        </w:tc>
        <w:tc>
          <w:tcPr>
            <w:tcW w:w="1595" w:type="dxa"/>
            <w:vAlign w:val="center"/>
          </w:tcPr>
          <w:p w:rsidR="000F44A4" w:rsidRPr="000F44A4" w:rsidRDefault="000F44A4" w:rsidP="00883461">
            <w:pPr>
              <w:pStyle w:val="a8"/>
              <w:rPr>
                <w:b/>
              </w:rPr>
            </w:pPr>
            <w:r>
              <w:rPr>
                <w:b/>
              </w:rPr>
              <w:t>0.02</w:t>
            </w:r>
          </w:p>
        </w:tc>
        <w:tc>
          <w:tcPr>
            <w:tcW w:w="1984" w:type="dxa"/>
            <w:vAlign w:val="center"/>
          </w:tcPr>
          <w:p w:rsidR="000F44A4" w:rsidRPr="000F44A4" w:rsidRDefault="000F44A4" w:rsidP="00883461">
            <w:pPr>
              <w:pStyle w:val="a8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8" w:type="dxa"/>
            <w:vAlign w:val="center"/>
          </w:tcPr>
          <w:p w:rsidR="000F44A4" w:rsidRPr="000F44A4" w:rsidRDefault="000F44A4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0F44A4" w:rsidRPr="000F44A4" w:rsidRDefault="000F44A4" w:rsidP="00883461">
            <w:pPr>
              <w:pStyle w:val="a8"/>
              <w:rPr>
                <w:b/>
              </w:rPr>
            </w:pPr>
          </w:p>
        </w:tc>
      </w:tr>
    </w:tbl>
    <w:p w:rsidR="00234932" w:rsidRPr="006A1AF3" w:rsidRDefault="00234932" w:rsidP="00367816"/>
    <w:p w:rsidR="00D76DF8" w:rsidRPr="006A1AF3" w:rsidRDefault="006F54DA" w:rsidP="00D76DF8">
      <w:r w:rsidRPr="006A1AF3">
        <w:t>7</w:t>
      </w:r>
      <w:r w:rsidR="00D76DF8" w:rsidRPr="006A1AF3">
        <w:t xml:space="preserve">. </w:t>
      </w:r>
      <w:r w:rsidR="00D76DF8" w:rsidRPr="006A1AF3">
        <w:rPr>
          <w:b/>
        </w:rPr>
        <w:t>Заключение</w:t>
      </w:r>
      <w:r w:rsidR="00D76DF8" w:rsidRPr="006A1AF3">
        <w:t>:</w:t>
      </w:r>
      <w:r w:rsidR="00D76DF8" w:rsidRPr="006A1AF3">
        <w:br/>
      </w:r>
      <w:fldSimple w:instr=" DOCVARIABLE att_zakl \* MERGEFORMAT ">
        <w:r w:rsidR="000F44A4" w:rsidRPr="000F44A4">
          <w:rPr>
            <w:bCs/>
          </w:rPr>
          <w:t>-</w:t>
        </w:r>
        <w:r w:rsidR="000F44A4" w:rsidRPr="000F44A4">
          <w:t xml:space="preserve"> фактический уровень вредного фактора соответствует гигиеническим нормативам;</w:t>
        </w:r>
      </w:fldSimple>
      <w:r w:rsidR="00D76DF8" w:rsidRPr="006A1AF3">
        <w:br/>
        <w:t>- класс</w:t>
      </w:r>
      <w:r w:rsidR="00075885" w:rsidRPr="006A1AF3">
        <w:t xml:space="preserve"> (подкласс)</w:t>
      </w:r>
      <w:r w:rsidR="00D76DF8" w:rsidRPr="006A1AF3">
        <w:t xml:space="preserve"> условий труда - </w:t>
      </w:r>
      <w:fldSimple w:instr=" DOCVARIABLE class \* MERGEFORMAT ">
        <w:r w:rsidR="000F44A4">
          <w:t>2</w:t>
        </w:r>
      </w:fldSimple>
    </w:p>
    <w:p w:rsidR="006C28B3" w:rsidRPr="006A1AF3" w:rsidRDefault="006F54DA" w:rsidP="00367816">
      <w:pPr>
        <w:spacing w:before="120"/>
        <w:rPr>
          <w:rStyle w:val="a7"/>
        </w:rPr>
      </w:pPr>
      <w:r w:rsidRPr="006A1AF3">
        <w:rPr>
          <w:rStyle w:val="a7"/>
        </w:rPr>
        <w:t>8</w:t>
      </w:r>
      <w:r w:rsidR="006C28B3" w:rsidRPr="006A1AF3">
        <w:rPr>
          <w:rStyle w:val="a7"/>
        </w:rPr>
        <w:t xml:space="preserve">. </w:t>
      </w:r>
      <w:r w:rsidR="00563E94" w:rsidRPr="006A1AF3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61B42" w:rsidTr="00761B4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lastRenderedPageBreak/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61B4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61B42" w:rsidRDefault="00761B42" w:rsidP="00AA46ED">
            <w:pPr>
              <w:pStyle w:val="a8"/>
            </w:pPr>
            <w:r w:rsidRPr="00761B42">
              <w:t>Митяева Ольга Александровна</w:t>
            </w:r>
          </w:p>
        </w:tc>
      </w:tr>
      <w:tr w:rsidR="00AA46ED" w:rsidRPr="00761B42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61B4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61B42" w:rsidRDefault="00761B42" w:rsidP="00AA46ED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5E73EC">
      <w:pPr>
        <w:spacing w:before="120"/>
      </w:pPr>
    </w:p>
    <w:p w:rsidR="006A1AF3" w:rsidRPr="003E2F4E" w:rsidRDefault="006A1AF3" w:rsidP="006A1AF3">
      <w:r w:rsidRPr="003E2F4E">
        <w:rPr>
          <w:b/>
          <w:color w:val="000000"/>
        </w:rPr>
        <w:t>9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A1AF3" w:rsidRPr="00761B42" w:rsidTr="00761B4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A1AF3" w:rsidRPr="00761B42" w:rsidRDefault="006A1AF3" w:rsidP="006A1AF3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AF3" w:rsidRPr="00761B42" w:rsidRDefault="00761B42" w:rsidP="006A1AF3">
            <w:pPr>
              <w:pStyle w:val="a8"/>
            </w:pPr>
            <w:r w:rsidRPr="00761B42">
              <w:t>Лукичев Дмитрий Олегович</w:t>
            </w:r>
          </w:p>
        </w:tc>
      </w:tr>
      <w:tr w:rsidR="006A1AF3" w:rsidRPr="00761B42" w:rsidTr="006A1AF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A1AF3" w:rsidRPr="00761B42" w:rsidRDefault="006A1AF3" w:rsidP="006A1AF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A1AF3" w:rsidRPr="00761B42" w:rsidRDefault="00761B42" w:rsidP="006A1AF3">
            <w:pPr>
              <w:pStyle w:val="a8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(Ф.И.О.)</w:t>
            </w:r>
          </w:p>
        </w:tc>
      </w:tr>
    </w:tbl>
    <w:p w:rsidR="006A1AF3" w:rsidRPr="006A1AF3" w:rsidRDefault="006A1AF3" w:rsidP="005E73EC">
      <w:pPr>
        <w:spacing w:before="120"/>
      </w:pPr>
    </w:p>
    <w:sectPr w:rsidR="006A1AF3" w:rsidRPr="006A1AF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B42" w:rsidRDefault="00761B42" w:rsidP="0076042D">
      <w:pPr>
        <w:pStyle w:val="a9"/>
      </w:pPr>
      <w:r>
        <w:separator/>
      </w:r>
    </w:p>
  </w:endnote>
  <w:endnote w:type="continuationSeparator" w:id="0">
    <w:p w:rsidR="00761B42" w:rsidRDefault="00761B4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2F7D00" w:rsidTr="006A1AF3">
      <w:tc>
        <w:tcPr>
          <w:tcW w:w="4821" w:type="dxa"/>
        </w:tcPr>
        <w:p w:rsidR="002F7D00" w:rsidRPr="003D5592" w:rsidRDefault="003D126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11091/017-1А (11091/017)- ИИ</w:t>
          </w:r>
        </w:p>
      </w:tc>
      <w:tc>
        <w:tcPr>
          <w:tcW w:w="784" w:type="dxa"/>
        </w:tcPr>
        <w:p w:rsidR="002F7D00" w:rsidRPr="009E2A4C" w:rsidRDefault="002F7D00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2F7D00" w:rsidRPr="009E2A4C" w:rsidRDefault="002F7D00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EF056E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EF056E" w:rsidRPr="009E2A4C">
            <w:rPr>
              <w:rStyle w:val="ad"/>
              <w:sz w:val="20"/>
              <w:szCs w:val="20"/>
            </w:rPr>
            <w:fldChar w:fldCharType="separate"/>
          </w:r>
          <w:r w:rsidR="003D1266">
            <w:rPr>
              <w:rStyle w:val="ad"/>
              <w:noProof/>
              <w:sz w:val="20"/>
              <w:szCs w:val="20"/>
            </w:rPr>
            <w:t>1</w:t>
          </w:r>
          <w:r w:rsidR="00EF056E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D1266" w:rsidRPr="003D1266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2F7D00" w:rsidRDefault="006A1AF3" w:rsidP="006A1AF3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B42" w:rsidRDefault="00761B42" w:rsidP="0076042D">
      <w:pPr>
        <w:pStyle w:val="a9"/>
      </w:pPr>
      <w:r>
        <w:separator/>
      </w:r>
    </w:p>
  </w:footnote>
  <w:footnote w:type="continuationSeparator" w:id="0">
    <w:p w:rsidR="00761B42" w:rsidRDefault="00761B4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docVars>
    <w:docVar w:name="action_codes" w:val="1;0;0"/>
    <w:docVar w:name="anal_rms" w:val="2;  11091/017, 11091/017-1А (11091/01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Рентгенолог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za_type" w:val="0"/>
    <w:docVar w:name="exp_guids" w:val="612A37CB0032446489100AADB5E1F472@136-870-614 81"/>
    <w:docVar w:name="exp_snils" w:val="612A37CB0032446489100AADB5E1F472@136-870-614 81"/>
    <w:docVar w:name="fac_name" w:val="Ионизирующее излучение"/>
    <w:docVar w:name="fac_name2" w:val="Ион_излучение"/>
    <w:docVar w:name="facid" w:val="10"/>
    <w:docVar w:name="fact_adr" w:val="   "/>
    <w:docVar w:name="factor_guid" w:val="BCFA74DA5DF344C2A4D8AD89E829A921"/>
    <w:docVar w:name="fill_date" w:val="24.11.2016"/>
    <w:docVar w:name="hlp" w:val="3"/>
    <w:docVar w:name="izm_date" w:val="18.11.2016"/>
    <w:docVar w:name="izm_metod" w:val="    "/>
    <w:docVar w:name="izm_nd_new" w:val="- Руководство по эксплуатации Дозиметра-радиометра ЭКО-1 9443002-48987820-2001 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6.1.2523-09 Санитарные правила и нормативы. Нормы радиационной безопасности (НРБ-99/2009), утверждены Постановлением Главного государственного санитарного врача Российской Федерации от 7 июля 2009 г. № 47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7-1А (11091/017)- ИИ "/>
    <w:docVar w:name="oborud" w:val=" Негатоскоп, ПЭВМ, рентгенологическое оборудование "/>
    <w:docVar w:name="org_id" w:val="1"/>
    <w:docVar w:name="pers_guids" w:val="FFFFD9E32E04499399913E50604304AB@145-476-255 79"/>
    <w:docVar w:name="pers_snils" w:val="FFFFD9E32E04499399913E50604304AB@145-476-255 79"/>
    <w:docVar w:name="personal" w:val=" Группа «А» 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B038200D13464E538330F390C3F3FB99"/>
    <w:docVar w:name="rm_id" w:val="148"/>
    <w:docVar w:name="rm_name" w:val=" Врач-рентгенолог "/>
    <w:docVar w:name="rm_number" w:val=" 11091/017-1А (11091/017) "/>
    <w:docVar w:name="si_guids" w:val="1F4B3A33088E4C409A4BCF57FC5823F3@39777@17.06.2016@17.06.2017"/>
    <w:docVar w:name="sign_date" w:val="   "/>
    <w:docVar w:name="struct_info" w:val="    "/>
    <w:docVar w:name="template" w:val="rad_prg_sout.dot"/>
    <w:docVar w:name="timesmena" w:val="360"/>
    <w:docVar w:name="tools" w:val=" Пленка для рентгеновских снимков "/>
    <w:docVar w:name="version" w:val="51"/>
    <w:docVar w:name="zona_name" w:val="Пультовая"/>
    <w:docVar w:name="zona_time" w:val="50"/>
    <w:docVar w:name="zona1_izl" w:val="0"/>
  </w:docVars>
  <w:rsids>
    <w:rsidRoot w:val="004349B2"/>
    <w:rsid w:val="00025683"/>
    <w:rsid w:val="0004331B"/>
    <w:rsid w:val="00046815"/>
    <w:rsid w:val="0005566C"/>
    <w:rsid w:val="00075885"/>
    <w:rsid w:val="00076ABB"/>
    <w:rsid w:val="00077996"/>
    <w:rsid w:val="0008272D"/>
    <w:rsid w:val="000B6507"/>
    <w:rsid w:val="000D1F5B"/>
    <w:rsid w:val="000F44A4"/>
    <w:rsid w:val="00110025"/>
    <w:rsid w:val="001429B1"/>
    <w:rsid w:val="001607C8"/>
    <w:rsid w:val="00174EA7"/>
    <w:rsid w:val="0018241B"/>
    <w:rsid w:val="001B2036"/>
    <w:rsid w:val="001E6516"/>
    <w:rsid w:val="001E7FAA"/>
    <w:rsid w:val="001F4D8D"/>
    <w:rsid w:val="00211552"/>
    <w:rsid w:val="00217377"/>
    <w:rsid w:val="00234932"/>
    <w:rsid w:val="002E55C6"/>
    <w:rsid w:val="002F7D00"/>
    <w:rsid w:val="002F7F0D"/>
    <w:rsid w:val="00305B2F"/>
    <w:rsid w:val="00367816"/>
    <w:rsid w:val="003876C3"/>
    <w:rsid w:val="003C24DB"/>
    <w:rsid w:val="003D1266"/>
    <w:rsid w:val="00402CAC"/>
    <w:rsid w:val="004349B2"/>
    <w:rsid w:val="00444410"/>
    <w:rsid w:val="004645A2"/>
    <w:rsid w:val="004A47AD"/>
    <w:rsid w:val="004B024D"/>
    <w:rsid w:val="004C4DB2"/>
    <w:rsid w:val="004D2124"/>
    <w:rsid w:val="005553B8"/>
    <w:rsid w:val="00563E94"/>
    <w:rsid w:val="00576095"/>
    <w:rsid w:val="00581030"/>
    <w:rsid w:val="005A3A36"/>
    <w:rsid w:val="005B466C"/>
    <w:rsid w:val="005B7FE8"/>
    <w:rsid w:val="005C0A9A"/>
    <w:rsid w:val="005E73EC"/>
    <w:rsid w:val="00666D33"/>
    <w:rsid w:val="0069682B"/>
    <w:rsid w:val="006A1AF3"/>
    <w:rsid w:val="006C28B3"/>
    <w:rsid w:val="006F0BA9"/>
    <w:rsid w:val="006F54DA"/>
    <w:rsid w:val="007049EB"/>
    <w:rsid w:val="00710271"/>
    <w:rsid w:val="00717C9F"/>
    <w:rsid w:val="007234A1"/>
    <w:rsid w:val="0076042D"/>
    <w:rsid w:val="00761B42"/>
    <w:rsid w:val="00781DF1"/>
    <w:rsid w:val="007A4948"/>
    <w:rsid w:val="007B6A27"/>
    <w:rsid w:val="007D1852"/>
    <w:rsid w:val="007D2CEA"/>
    <w:rsid w:val="00881855"/>
    <w:rsid w:val="00883461"/>
    <w:rsid w:val="008E68DE"/>
    <w:rsid w:val="0090588D"/>
    <w:rsid w:val="00914408"/>
    <w:rsid w:val="0092778A"/>
    <w:rsid w:val="00967790"/>
    <w:rsid w:val="0097779F"/>
    <w:rsid w:val="0099362B"/>
    <w:rsid w:val="009E736B"/>
    <w:rsid w:val="00A12349"/>
    <w:rsid w:val="00A152AD"/>
    <w:rsid w:val="00A40200"/>
    <w:rsid w:val="00A91908"/>
    <w:rsid w:val="00AA4551"/>
    <w:rsid w:val="00AA46ED"/>
    <w:rsid w:val="00AA4DCC"/>
    <w:rsid w:val="00AD14A4"/>
    <w:rsid w:val="00AD7C32"/>
    <w:rsid w:val="00AF796F"/>
    <w:rsid w:val="00B719B7"/>
    <w:rsid w:val="00B7753C"/>
    <w:rsid w:val="00BA5029"/>
    <w:rsid w:val="00BC2F3C"/>
    <w:rsid w:val="00C02721"/>
    <w:rsid w:val="00C5242F"/>
    <w:rsid w:val="00CE3307"/>
    <w:rsid w:val="00D307C9"/>
    <w:rsid w:val="00D76DF8"/>
    <w:rsid w:val="00D82405"/>
    <w:rsid w:val="00D8605B"/>
    <w:rsid w:val="00DB5302"/>
    <w:rsid w:val="00DD6B1F"/>
    <w:rsid w:val="00E124F4"/>
    <w:rsid w:val="00E1276A"/>
    <w:rsid w:val="00E27941"/>
    <w:rsid w:val="00E36337"/>
    <w:rsid w:val="00E36C05"/>
    <w:rsid w:val="00EA4937"/>
    <w:rsid w:val="00EB621D"/>
    <w:rsid w:val="00EB72AD"/>
    <w:rsid w:val="00EC37A1"/>
    <w:rsid w:val="00EC5976"/>
    <w:rsid w:val="00EF056E"/>
    <w:rsid w:val="00EF1FE2"/>
    <w:rsid w:val="00EF3DC4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rad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rad_prg_sout.dot</Template>
  <TotalTime>1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2016-11-24T10:48:00Z</dcterms:created>
  <dcterms:modified xsi:type="dcterms:W3CDTF">2016-11-25T06:22:00Z</dcterms:modified>
</cp:coreProperties>
</file>